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>
            <w:r>
              <w:t>Приложение 1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33115D">
            <w:r>
              <w:t>от</w:t>
            </w:r>
            <w:r w:rsidR="0033115D">
              <w:t xml:space="preserve"> 26.03.2021 </w:t>
            </w:r>
            <w:r>
              <w:t>№</w:t>
            </w:r>
            <w:r w:rsidR="0033115D">
              <w:t xml:space="preserve"> 86-677</w:t>
            </w:r>
            <w:r>
              <w:t xml:space="preserve">      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</w:p>
        </w:tc>
      </w:tr>
      <w:tr w:rsidR="00C658F0" w:rsidTr="00C658F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center"/>
            </w:pP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тыс. руб.</w:t>
            </w:r>
          </w:p>
        </w:tc>
      </w:tr>
      <w:tr w:rsidR="00C658F0" w:rsidTr="00C658F0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2023 год</w:t>
            </w:r>
          </w:p>
        </w:tc>
      </w:tr>
      <w:tr w:rsidR="00C658F0" w:rsidTr="00C658F0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58F0" w:rsidRDefault="00C658F0" w:rsidP="00C658F0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/>
        </w:tc>
      </w:tr>
    </w:tbl>
    <w:p w:rsidR="00C658F0" w:rsidRPr="00C658F0" w:rsidRDefault="00C658F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658F0" w:rsidTr="00C658F0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58F0" w:rsidRDefault="00C658F0" w:rsidP="00C658F0">
            <w:pPr>
              <w:jc w:val="center"/>
            </w:pPr>
            <w:r>
              <w:t>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658F0" w:rsidRDefault="00C658F0" w:rsidP="00C658F0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8 349 578,0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9 189 687,8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5 855 263,0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5 855 263,0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55 397,8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55 397,8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149 166,0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57 977,0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6 094,0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12 929,0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38 954,0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2 334 658,0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800 369,0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1 093 046,0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441 243,0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209 956,0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635 482,4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606 616,5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514 906,4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500 905,8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405 000,0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91,6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80 814,2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2 005,0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54 505,7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49 200,0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13 658,5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13 658,5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4 370,4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1 036,2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1 036,2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3 350,0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56 864,8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42 200,0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10 050,0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30 000,0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13 236,5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12 924,8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14 185 864,6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9 001 555,2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8 944 526,5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14 187 892,4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9 001 555,2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8 944 526,5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6 770 709,7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1 972 539,3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188 010,6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197 144,8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353 518,2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114,5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9 372,9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216 938,1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1 000 000,0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11 475,6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5 337,5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6 783 324,3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6 781 946,3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6 814 753,8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3 283 069,4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3 283 069,4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6 452,5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6 452,5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6 452,5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2 150,8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26 168,6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26 168,6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26 168,6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24 376,2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24 376,2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24 376,2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2 867,8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10 940,3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307 817,0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1 433,9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1 433,9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1 433,9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298 858,2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102 898,3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22 643,2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6 680,4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2 458 550,3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2 458 550,3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574,8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2 185,0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254 219,3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12 761,7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lastRenderedPageBreak/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633 858,4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157 233,4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407 100,0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35 000,0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2 02 49999 04 0093 150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Межбюджетные трансферты, передаваемые бюджетам городских округов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122 233,4</w:t>
            </w:r>
          </w:p>
        </w:tc>
      </w:tr>
      <w:tr w:rsidR="00C658F0" w:rsidTr="00C658F0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658F0" w:rsidRDefault="00C658F0" w:rsidP="00C658F0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rPr>
                <w:color w:val="FF0000"/>
              </w:rPr>
              <w:t>-2 027,8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658F0" w:rsidRDefault="00C658F0" w:rsidP="00C658F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58F0" w:rsidRDefault="00C658F0" w:rsidP="00C658F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rPr>
                <w:color w:val="FF0000"/>
              </w:rPr>
              <w:t>-2 027,8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 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22 535 442,6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pPr>
              <w:jc w:val="right"/>
            </w:pPr>
            <w:r>
              <w:t>17 696 212,6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8F0" w:rsidRDefault="00C658F0" w:rsidP="00C658F0">
            <w:pPr>
              <w:jc w:val="right"/>
            </w:pPr>
            <w:r>
              <w:t>18 134 214,3</w:t>
            </w:r>
          </w:p>
        </w:tc>
      </w:tr>
      <w:tr w:rsidR="00C658F0" w:rsidTr="00C658F0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</w:tr>
      <w:tr w:rsidR="00C658F0" w:rsidTr="00C658F0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8F0" w:rsidRDefault="00C658F0" w:rsidP="00C658F0"/>
        </w:tc>
      </w:tr>
    </w:tbl>
    <w:p w:rsidR="00C658F0" w:rsidRPr="00ED3D27" w:rsidRDefault="00C658F0" w:rsidP="00C658F0"/>
    <w:p w:rsidR="00E2598B" w:rsidRPr="00C658F0" w:rsidRDefault="00E2598B" w:rsidP="00C658F0"/>
    <w:sectPr w:rsidR="00E2598B" w:rsidRPr="00C658F0" w:rsidSect="0025305B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4F5" w:rsidRDefault="00A254F5" w:rsidP="00C658F0">
      <w:r>
        <w:separator/>
      </w:r>
    </w:p>
  </w:endnote>
  <w:endnote w:type="continuationSeparator" w:id="1">
    <w:p w:rsidR="00A254F5" w:rsidRDefault="00A254F5" w:rsidP="00C65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4F5" w:rsidRDefault="00A254F5" w:rsidP="00C658F0">
      <w:r>
        <w:separator/>
      </w:r>
    </w:p>
  </w:footnote>
  <w:footnote w:type="continuationSeparator" w:id="1">
    <w:p w:rsidR="00A254F5" w:rsidRDefault="00A254F5" w:rsidP="00C65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8F0" w:rsidRDefault="00BE12E5" w:rsidP="00C658F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58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8F0" w:rsidRDefault="00C658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8F0" w:rsidRDefault="00BE12E5" w:rsidP="00C658F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58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305B">
      <w:rPr>
        <w:rStyle w:val="a7"/>
        <w:noProof/>
      </w:rPr>
      <w:t>10</w:t>
    </w:r>
    <w:r>
      <w:rPr>
        <w:rStyle w:val="a7"/>
      </w:rPr>
      <w:fldChar w:fldCharType="end"/>
    </w:r>
  </w:p>
  <w:p w:rsidR="00C658F0" w:rsidRDefault="00C658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C658F0"/>
    <w:rsid w:val="0004297D"/>
    <w:rsid w:val="0025305B"/>
    <w:rsid w:val="002C3F39"/>
    <w:rsid w:val="0033115D"/>
    <w:rsid w:val="0038238D"/>
    <w:rsid w:val="00415B43"/>
    <w:rsid w:val="00440CAC"/>
    <w:rsid w:val="006808C6"/>
    <w:rsid w:val="006B4FC2"/>
    <w:rsid w:val="00727800"/>
    <w:rsid w:val="007E0660"/>
    <w:rsid w:val="00940AB0"/>
    <w:rsid w:val="00A24CAF"/>
    <w:rsid w:val="00A254F5"/>
    <w:rsid w:val="00A80BBB"/>
    <w:rsid w:val="00B912FD"/>
    <w:rsid w:val="00BE12E5"/>
    <w:rsid w:val="00C658F0"/>
    <w:rsid w:val="00E2598B"/>
    <w:rsid w:val="00F0713D"/>
    <w:rsid w:val="00F6400A"/>
    <w:rsid w:val="00F7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58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58F0"/>
  </w:style>
  <w:style w:type="paragraph" w:styleId="a5">
    <w:name w:val="footer"/>
    <w:basedOn w:val="a"/>
    <w:link w:val="a6"/>
    <w:uiPriority w:val="99"/>
    <w:semiHidden/>
    <w:unhideWhenUsed/>
    <w:rsid w:val="00C658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58F0"/>
  </w:style>
  <w:style w:type="character" w:styleId="a7">
    <w:name w:val="page number"/>
    <w:basedOn w:val="a0"/>
    <w:uiPriority w:val="99"/>
    <w:semiHidden/>
    <w:unhideWhenUsed/>
    <w:rsid w:val="00C65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10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5</cp:revision>
  <cp:lastPrinted>2021-03-17T06:10:00Z</cp:lastPrinted>
  <dcterms:created xsi:type="dcterms:W3CDTF">2021-03-17T05:02:00Z</dcterms:created>
  <dcterms:modified xsi:type="dcterms:W3CDTF">2021-03-25T13:10:00Z</dcterms:modified>
</cp:coreProperties>
</file>